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0EE3D" w14:textId="6AEA10FA" w:rsidR="00287201" w:rsidRDefault="001E5CBE" w:rsidP="0070494D">
      <w:pPr>
        <w:spacing w:before="120" w:line="240" w:lineRule="auto"/>
        <w:rPr>
          <w:rFonts w:cs="Arial"/>
          <w:b/>
          <w:bCs/>
          <w:caps/>
          <w:szCs w:val="22"/>
        </w:rPr>
      </w:pPr>
      <w:r w:rsidRPr="001E5CBE">
        <w:rPr>
          <w:rFonts w:cs="Arial"/>
          <w:b/>
          <w:bCs/>
          <w:caps/>
          <w:szCs w:val="22"/>
        </w:rPr>
        <w:t>Anlage D.03</w:t>
      </w:r>
      <w:r>
        <w:rPr>
          <w:rFonts w:cs="Arial"/>
          <w:b/>
          <w:bCs/>
          <w:caps/>
          <w:szCs w:val="22"/>
        </w:rPr>
        <w:t>B</w:t>
      </w:r>
    </w:p>
    <w:p w14:paraId="28F9EA7C" w14:textId="77777777" w:rsidR="001E5CBE" w:rsidRPr="00CD7AAE" w:rsidRDefault="001E5CBE" w:rsidP="0070494D">
      <w:pPr>
        <w:spacing w:before="120" w:line="240" w:lineRule="auto"/>
        <w:rPr>
          <w:rFonts w:cs="Arial"/>
          <w:b/>
          <w:bCs/>
          <w:caps/>
          <w:szCs w:val="22"/>
        </w:rPr>
      </w:pPr>
    </w:p>
    <w:p w14:paraId="552FA60F" w14:textId="77777777" w:rsidR="00287201" w:rsidRPr="002F408C" w:rsidRDefault="00287201" w:rsidP="00287201">
      <w:pPr>
        <w:spacing w:after="120"/>
        <w:rPr>
          <w:rFonts w:cs="Arial"/>
          <w:b/>
          <w:bCs/>
          <w:sz w:val="24"/>
        </w:rPr>
      </w:pPr>
      <w:r w:rsidRPr="002F408C">
        <w:rPr>
          <w:rFonts w:cs="Arial"/>
          <w:b/>
          <w:bCs/>
          <w:sz w:val="24"/>
        </w:rPr>
        <w:t xml:space="preserve">Übersicht Datenverarbeitungsstandorte </w:t>
      </w:r>
    </w:p>
    <w:p w14:paraId="200266EA" w14:textId="77777777" w:rsidR="00287201" w:rsidRPr="00CD7AAE" w:rsidRDefault="00287201" w:rsidP="00287201">
      <w:pPr>
        <w:spacing w:after="120"/>
        <w:rPr>
          <w:rFonts w:cs="Arial"/>
        </w:rPr>
      </w:pPr>
      <w:r w:rsidRPr="00CD7AAE">
        <w:rPr>
          <w:rFonts w:cs="Arial"/>
        </w:rPr>
        <w:t xml:space="preserve">Name des Bieters/Auftragsverarbeitenden Unternehmens: </w:t>
      </w:r>
      <w:sdt>
        <w:sdtPr>
          <w:rPr>
            <w:rFonts w:cs="Arial"/>
          </w:rPr>
          <w:id w:val="1359543088"/>
          <w:placeholder>
            <w:docPart w:val="451A8570EA6640DE8FF5DB662AC9A426"/>
          </w:placeholder>
          <w:showingPlcHdr/>
          <w:text/>
        </w:sdtPr>
        <w:sdtEndPr/>
        <w:sdtContent>
          <w:r w:rsidRPr="00CD7AAE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1732F434" w14:textId="77777777" w:rsidR="00287201" w:rsidRPr="00CD7AAE" w:rsidRDefault="00287201" w:rsidP="00287201">
      <w:pPr>
        <w:spacing w:after="120"/>
        <w:rPr>
          <w:rFonts w:cs="Arial"/>
          <w:b/>
          <w:bCs/>
        </w:rPr>
      </w:pPr>
    </w:p>
    <w:p w14:paraId="18CF3686" w14:textId="77777777" w:rsidR="00287201" w:rsidRPr="00CD7AAE" w:rsidRDefault="00287201" w:rsidP="00287201">
      <w:pPr>
        <w:spacing w:after="120"/>
        <w:rPr>
          <w:rFonts w:cs="Arial"/>
          <w:b/>
          <w:bCs/>
        </w:rPr>
      </w:pPr>
      <w:r w:rsidRPr="00CD7AAE">
        <w:rPr>
          <w:rFonts w:cs="Arial"/>
          <w:b/>
          <w:bCs/>
        </w:rPr>
        <w:t>Übersicht über die Standorte der Geschäftsräume des Bieters/Auftragsverarbeiters, in denen die Verarbeitung der Sozialdaten des Verantwortlichen im Rahmen des Auftragsverhältnisses stattfinden werden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977"/>
        <w:gridCol w:w="3513"/>
        <w:gridCol w:w="2528"/>
      </w:tblGrid>
      <w:tr w:rsidR="00287201" w:rsidRPr="00CD7AAE" w14:paraId="3FB41BDC" w14:textId="77777777" w:rsidTr="004D6F23">
        <w:trPr>
          <w:trHeight w:hRule="exact" w:val="1145"/>
        </w:trPr>
        <w:tc>
          <w:tcPr>
            <w:tcW w:w="846" w:type="dxa"/>
            <w:shd w:val="clear" w:color="auto" w:fill="00B050"/>
          </w:tcPr>
          <w:p w14:paraId="606B7F08" w14:textId="77777777" w:rsidR="00287201" w:rsidRPr="00CD7AAE" w:rsidRDefault="00287201" w:rsidP="004D6F23">
            <w:pPr>
              <w:rPr>
                <w:rFonts w:cs="Arial"/>
                <w:b/>
                <w:color w:val="000000" w:themeColor="text1"/>
              </w:rPr>
            </w:pPr>
          </w:p>
        </w:tc>
        <w:tc>
          <w:tcPr>
            <w:tcW w:w="2977" w:type="dxa"/>
            <w:shd w:val="clear" w:color="auto" w:fill="00B050"/>
            <w:vAlign w:val="center"/>
          </w:tcPr>
          <w:p w14:paraId="16F53345" w14:textId="77777777" w:rsidR="00287201" w:rsidRPr="00CD7AAE" w:rsidRDefault="00287201" w:rsidP="004D6F23">
            <w:pPr>
              <w:rPr>
                <w:rFonts w:cs="Arial"/>
                <w:b/>
                <w:color w:val="000000" w:themeColor="text1"/>
                <w:highlight w:val="lightGray"/>
              </w:rPr>
            </w:pPr>
            <w:r w:rsidRPr="00CD7AAE">
              <w:rPr>
                <w:rFonts w:cs="Arial"/>
                <w:b/>
                <w:color w:val="000000" w:themeColor="text1"/>
              </w:rPr>
              <w:t>Standorte</w:t>
            </w:r>
          </w:p>
        </w:tc>
        <w:tc>
          <w:tcPr>
            <w:tcW w:w="3513" w:type="dxa"/>
            <w:shd w:val="clear" w:color="auto" w:fill="00B050"/>
            <w:vAlign w:val="center"/>
          </w:tcPr>
          <w:p w14:paraId="57BC9DFB" w14:textId="77777777" w:rsidR="00287201" w:rsidRPr="00CD7AAE" w:rsidRDefault="00287201" w:rsidP="004D6F23">
            <w:pPr>
              <w:rPr>
                <w:rFonts w:cs="Arial"/>
                <w:b/>
                <w:color w:val="000000" w:themeColor="text1"/>
                <w:highlight w:val="lightGray"/>
              </w:rPr>
            </w:pPr>
            <w:r w:rsidRPr="00CD7AAE">
              <w:rPr>
                <w:rFonts w:cs="Arial"/>
                <w:b/>
                <w:color w:val="000000" w:themeColor="text1"/>
              </w:rPr>
              <w:t>postalische Anschrift</w:t>
            </w:r>
          </w:p>
        </w:tc>
        <w:tc>
          <w:tcPr>
            <w:tcW w:w="2528" w:type="dxa"/>
            <w:shd w:val="clear" w:color="auto" w:fill="00B050"/>
            <w:vAlign w:val="center"/>
          </w:tcPr>
          <w:p w14:paraId="7A057DB2" w14:textId="77777777" w:rsidR="00287201" w:rsidRPr="00CD7AAE" w:rsidRDefault="00287201" w:rsidP="004D6F23">
            <w:pPr>
              <w:rPr>
                <w:rFonts w:cs="Arial"/>
                <w:b/>
                <w:color w:val="000000" w:themeColor="text1"/>
                <w:highlight w:val="lightGray"/>
              </w:rPr>
            </w:pPr>
            <w:r w:rsidRPr="00CD7AAE">
              <w:rPr>
                <w:rFonts w:cs="Arial"/>
                <w:b/>
                <w:color w:val="000000" w:themeColor="text1"/>
              </w:rPr>
              <w:t>Verarbeitungstätigkeit</w:t>
            </w:r>
          </w:p>
        </w:tc>
      </w:tr>
      <w:tr w:rsidR="00287201" w:rsidRPr="00CD7AAE" w14:paraId="6C72AEF8" w14:textId="77777777" w:rsidTr="004D6F23">
        <w:trPr>
          <w:trHeight w:hRule="exact" w:val="1145"/>
        </w:trPr>
        <w:tc>
          <w:tcPr>
            <w:tcW w:w="846" w:type="dxa"/>
          </w:tcPr>
          <w:p w14:paraId="7B9DAD0C" w14:textId="77777777" w:rsidR="00287201" w:rsidRPr="00CD7AAE" w:rsidRDefault="00287201" w:rsidP="004D6F23">
            <w:pPr>
              <w:spacing w:after="120"/>
              <w:rPr>
                <w:rFonts w:cs="Arial"/>
                <w:b/>
                <w:bCs/>
              </w:rPr>
            </w:pPr>
            <w:r w:rsidRPr="00CD7AAE">
              <w:rPr>
                <w:rFonts w:cs="Arial"/>
                <w:b/>
                <w:bCs/>
              </w:rPr>
              <w:t>1.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cs="Arial"/>
                <w:b/>
                <w:bCs/>
              </w:rPr>
              <w:id w:val="-1945220733"/>
              <w:placeholder>
                <w:docPart w:val="6FA67061E8CE47C1806FB27E3395B0E2"/>
              </w:placeholder>
              <w:showingPlcHdr/>
              <w:text/>
            </w:sdtPr>
            <w:sdtEndPr/>
            <w:sdtContent>
              <w:p w14:paraId="6B04954D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29E09333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  <w:highlight w:val="lightGray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cs="Arial"/>
                <w:b/>
                <w:bCs/>
              </w:rPr>
              <w:id w:val="1427304151"/>
              <w:placeholder>
                <w:docPart w:val="7B9C6846BE86408D95FD4178A159A409"/>
              </w:placeholder>
              <w:showingPlcHdr/>
              <w:text/>
            </w:sdtPr>
            <w:sdtEndPr/>
            <w:sdtContent>
              <w:p w14:paraId="277BD87B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552CAF10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  <w:highlight w:val="lightGray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cs="Arial"/>
                <w:b/>
                <w:bCs/>
              </w:rPr>
              <w:id w:val="-1887092822"/>
              <w:placeholder>
                <w:docPart w:val="3FEBBAA0AAE8423B86C8231ACE65D0E7"/>
              </w:placeholder>
              <w:showingPlcHdr/>
              <w:text/>
            </w:sdtPr>
            <w:sdtEndPr/>
            <w:sdtContent>
              <w:p w14:paraId="2E44E47C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23FE4390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  <w:highlight w:val="lightGray"/>
              </w:rPr>
            </w:pPr>
          </w:p>
        </w:tc>
      </w:tr>
      <w:tr w:rsidR="00287201" w:rsidRPr="00CD7AAE" w14:paraId="06E0761B" w14:textId="77777777" w:rsidTr="004D6F23">
        <w:trPr>
          <w:trHeight w:hRule="exact" w:val="1145"/>
        </w:trPr>
        <w:tc>
          <w:tcPr>
            <w:tcW w:w="846" w:type="dxa"/>
          </w:tcPr>
          <w:p w14:paraId="06AF6120" w14:textId="77777777" w:rsidR="00287201" w:rsidRPr="00CD7AAE" w:rsidRDefault="00287201" w:rsidP="004D6F23">
            <w:pPr>
              <w:spacing w:after="120"/>
              <w:rPr>
                <w:rFonts w:cs="Arial"/>
                <w:b/>
                <w:bCs/>
              </w:rPr>
            </w:pPr>
            <w:r w:rsidRPr="00CD7AAE">
              <w:rPr>
                <w:rFonts w:cs="Arial"/>
                <w:b/>
                <w:bCs/>
              </w:rPr>
              <w:t>2.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cs="Arial"/>
                <w:b/>
                <w:bCs/>
              </w:rPr>
              <w:id w:val="-666865688"/>
              <w:placeholder>
                <w:docPart w:val="DB5DC187831049E58ED8DC2575405528"/>
              </w:placeholder>
              <w:showingPlcHdr/>
              <w:text/>
            </w:sdtPr>
            <w:sdtEndPr/>
            <w:sdtContent>
              <w:p w14:paraId="112DB403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215F9116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cs="Arial"/>
                <w:b/>
                <w:bCs/>
              </w:rPr>
              <w:id w:val="983206703"/>
              <w:placeholder>
                <w:docPart w:val="42E65EADA7654B33A0DFAECEC4EEB06D"/>
              </w:placeholder>
              <w:showingPlcHdr/>
              <w:text/>
            </w:sdtPr>
            <w:sdtEndPr/>
            <w:sdtContent>
              <w:p w14:paraId="6A4DC318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44426236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cs="Arial"/>
                <w:b/>
                <w:bCs/>
              </w:rPr>
              <w:id w:val="-1901205022"/>
              <w:placeholder>
                <w:docPart w:val="BF47703F95F44EFAA88FBF2CCD686BE6"/>
              </w:placeholder>
              <w:showingPlcHdr/>
              <w:text/>
            </w:sdtPr>
            <w:sdtEndPr/>
            <w:sdtContent>
              <w:p w14:paraId="41BE7A13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435DF72E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</w:rPr>
            </w:pPr>
          </w:p>
        </w:tc>
      </w:tr>
      <w:tr w:rsidR="00287201" w:rsidRPr="00CD7AAE" w14:paraId="6480264E" w14:textId="77777777" w:rsidTr="004D6F23">
        <w:trPr>
          <w:trHeight w:hRule="exact" w:val="1145"/>
        </w:trPr>
        <w:tc>
          <w:tcPr>
            <w:tcW w:w="846" w:type="dxa"/>
          </w:tcPr>
          <w:p w14:paraId="6C1FADD7" w14:textId="77777777" w:rsidR="00287201" w:rsidRPr="00CD7AAE" w:rsidRDefault="00287201" w:rsidP="004D6F23">
            <w:pPr>
              <w:spacing w:after="120"/>
              <w:rPr>
                <w:rFonts w:cs="Arial"/>
                <w:b/>
                <w:bCs/>
              </w:rPr>
            </w:pPr>
            <w:r w:rsidRPr="00CD7AAE">
              <w:rPr>
                <w:rFonts w:cs="Arial"/>
                <w:b/>
                <w:bCs/>
              </w:rPr>
              <w:t>3.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cs="Arial"/>
                <w:b/>
                <w:bCs/>
              </w:rPr>
              <w:id w:val="1879893303"/>
              <w:placeholder>
                <w:docPart w:val="FA8E400A7E934FA2BE85852A4ABDBAFF"/>
              </w:placeholder>
              <w:showingPlcHdr/>
              <w:text/>
            </w:sdtPr>
            <w:sdtEndPr/>
            <w:sdtContent>
              <w:p w14:paraId="165D0E9D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0B065A1B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cs="Arial"/>
                <w:b/>
                <w:bCs/>
              </w:rPr>
              <w:id w:val="-768618721"/>
              <w:placeholder>
                <w:docPart w:val="ED17809BBCBD4CC0BD2975E66E297EAE"/>
              </w:placeholder>
              <w:showingPlcHdr/>
              <w:text/>
            </w:sdtPr>
            <w:sdtEndPr/>
            <w:sdtContent>
              <w:p w14:paraId="0DBB72B6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6B2C6CBB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cs="Arial"/>
                <w:b/>
                <w:bCs/>
              </w:rPr>
              <w:id w:val="92134284"/>
              <w:placeholder>
                <w:docPart w:val="D27F74AD42C044F28F1EB46443D6060D"/>
              </w:placeholder>
              <w:showingPlcHdr/>
              <w:text/>
            </w:sdtPr>
            <w:sdtEndPr/>
            <w:sdtContent>
              <w:p w14:paraId="2254401D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152C6DE2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</w:rPr>
            </w:pPr>
          </w:p>
        </w:tc>
      </w:tr>
      <w:tr w:rsidR="00287201" w:rsidRPr="00CD7AAE" w14:paraId="19FAF845" w14:textId="77777777" w:rsidTr="004D6F23">
        <w:trPr>
          <w:trHeight w:hRule="exact" w:val="1145"/>
        </w:trPr>
        <w:tc>
          <w:tcPr>
            <w:tcW w:w="846" w:type="dxa"/>
          </w:tcPr>
          <w:p w14:paraId="234A68D0" w14:textId="77777777" w:rsidR="00287201" w:rsidRPr="00CD7AAE" w:rsidRDefault="00287201" w:rsidP="004D6F23">
            <w:pPr>
              <w:spacing w:after="120"/>
              <w:rPr>
                <w:rFonts w:cs="Arial"/>
                <w:b/>
                <w:bCs/>
              </w:rPr>
            </w:pPr>
            <w:r w:rsidRPr="00CD7AAE">
              <w:rPr>
                <w:rFonts w:cs="Arial"/>
                <w:b/>
                <w:bCs/>
              </w:rPr>
              <w:t>4.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cs="Arial"/>
                <w:b/>
                <w:bCs/>
              </w:rPr>
              <w:id w:val="1257409672"/>
              <w:placeholder>
                <w:docPart w:val="ED3DC3675BD24C089CD2C66BBE6F49AE"/>
              </w:placeholder>
              <w:showingPlcHdr/>
              <w:text/>
            </w:sdtPr>
            <w:sdtEndPr/>
            <w:sdtContent>
              <w:p w14:paraId="78A3AB4E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39EFD4EF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</w:rPr>
            </w:pPr>
          </w:p>
        </w:tc>
        <w:tc>
          <w:tcPr>
            <w:tcW w:w="3513" w:type="dxa"/>
            <w:vAlign w:val="center"/>
          </w:tcPr>
          <w:sdt>
            <w:sdtPr>
              <w:rPr>
                <w:rFonts w:cs="Arial"/>
                <w:b/>
                <w:bCs/>
              </w:rPr>
              <w:id w:val="-839781307"/>
              <w:placeholder>
                <w:docPart w:val="91700E9EE4154C4DB0036F4A3F41C4FB"/>
              </w:placeholder>
              <w:showingPlcHdr/>
              <w:text/>
            </w:sdtPr>
            <w:sdtEndPr/>
            <w:sdtContent>
              <w:p w14:paraId="40C8A992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6D1E0A39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</w:rPr>
            </w:pPr>
          </w:p>
        </w:tc>
        <w:tc>
          <w:tcPr>
            <w:tcW w:w="2528" w:type="dxa"/>
            <w:vAlign w:val="center"/>
          </w:tcPr>
          <w:sdt>
            <w:sdtPr>
              <w:rPr>
                <w:rFonts w:cs="Arial"/>
                <w:b/>
                <w:bCs/>
              </w:rPr>
              <w:id w:val="2060504694"/>
              <w:placeholder>
                <w:docPart w:val="7FABC106495348898EEC5E7316DB18BB"/>
              </w:placeholder>
              <w:showingPlcHdr/>
              <w:text/>
            </w:sdtPr>
            <w:sdtEndPr/>
            <w:sdtContent>
              <w:p w14:paraId="347B11C9" w14:textId="77777777" w:rsidR="00287201" w:rsidRPr="00CD7AAE" w:rsidRDefault="00287201" w:rsidP="004D6F23">
                <w:pPr>
                  <w:spacing w:after="120"/>
                  <w:rPr>
                    <w:rFonts w:cs="Arial"/>
                    <w:b/>
                    <w:bCs/>
                  </w:rPr>
                </w:pPr>
                <w:r w:rsidRPr="00CD7AA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sdtContent>
          </w:sdt>
          <w:p w14:paraId="70662734" w14:textId="77777777" w:rsidR="00287201" w:rsidRPr="00CD7AAE" w:rsidRDefault="00287201" w:rsidP="004D6F23">
            <w:pPr>
              <w:spacing w:line="240" w:lineRule="auto"/>
              <w:rPr>
                <w:rFonts w:cs="Arial"/>
                <w:color w:val="000000" w:themeColor="text1"/>
              </w:rPr>
            </w:pPr>
          </w:p>
        </w:tc>
      </w:tr>
    </w:tbl>
    <w:p w14:paraId="4C1324A4" w14:textId="77777777" w:rsidR="00287201" w:rsidRPr="00CD7AAE" w:rsidRDefault="00287201" w:rsidP="00287201">
      <w:pPr>
        <w:spacing w:after="120"/>
        <w:rPr>
          <w:rFonts w:cs="Arial"/>
          <w:b/>
          <w:bCs/>
        </w:rPr>
      </w:pPr>
    </w:p>
    <w:p w14:paraId="15717C8D" w14:textId="77777777" w:rsidR="00287201" w:rsidRPr="00CD7AAE" w:rsidRDefault="00287201" w:rsidP="00287201">
      <w:pPr>
        <w:spacing w:after="120"/>
        <w:rPr>
          <w:rFonts w:cs="Arial"/>
          <w:b/>
          <w:bCs/>
        </w:rPr>
      </w:pPr>
    </w:p>
    <w:p w14:paraId="3DC3DFF3" w14:textId="77777777" w:rsidR="00287201" w:rsidRPr="00CD7AAE" w:rsidRDefault="00287201" w:rsidP="00287201">
      <w:pPr>
        <w:spacing w:after="120"/>
        <w:rPr>
          <w:rFonts w:cs="Arial"/>
          <w:b/>
          <w:bCs/>
        </w:rPr>
      </w:pPr>
    </w:p>
    <w:p w14:paraId="1E7345FF" w14:textId="77777777" w:rsidR="00287201" w:rsidRPr="00CD7AAE" w:rsidRDefault="00287201" w:rsidP="00287201">
      <w:pPr>
        <w:rPr>
          <w:rFonts w:cs="Arial"/>
        </w:rPr>
      </w:pPr>
    </w:p>
    <w:p w14:paraId="4750FD83" w14:textId="77777777" w:rsidR="00287201" w:rsidRPr="00CD7AAE" w:rsidRDefault="00287201" w:rsidP="00287201">
      <w:pPr>
        <w:rPr>
          <w:rFonts w:cs="Arial"/>
        </w:rPr>
      </w:pPr>
    </w:p>
    <w:p w14:paraId="091A5512" w14:textId="77777777" w:rsidR="00287201" w:rsidRPr="00CD7AAE" w:rsidRDefault="00287201" w:rsidP="00287201">
      <w:pPr>
        <w:rPr>
          <w:rFonts w:cs="Arial"/>
        </w:rPr>
      </w:pPr>
      <w:r w:rsidRPr="00CD7AAE">
        <w:rPr>
          <w:rFonts w:cs="Arial"/>
        </w:rPr>
        <w:t xml:space="preserve">Ort, Datum: </w:t>
      </w:r>
      <w:sdt>
        <w:sdtPr>
          <w:rPr>
            <w:rFonts w:cs="Arial"/>
          </w:rPr>
          <w:id w:val="1560587609"/>
          <w:placeholder>
            <w:docPart w:val="E6CA25EF1FCD449996F2CC30AE9DD488"/>
          </w:placeholder>
          <w:showingPlcHdr/>
          <w:text/>
        </w:sdtPr>
        <w:sdtEndPr/>
        <w:sdtContent>
          <w:r w:rsidRPr="00CD7AAE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523E5C25" w14:textId="77777777" w:rsidR="00287201" w:rsidRPr="00CD7AAE" w:rsidRDefault="00287201" w:rsidP="00287201">
      <w:pPr>
        <w:rPr>
          <w:rFonts w:cs="Arial"/>
          <w:b/>
          <w:bCs/>
        </w:rPr>
      </w:pPr>
      <w:r w:rsidRPr="00CD7AAE">
        <w:rPr>
          <w:rFonts w:cs="Arial"/>
        </w:rPr>
        <w:t xml:space="preserve">Name des Erklärenden: </w:t>
      </w:r>
      <w:sdt>
        <w:sdtPr>
          <w:rPr>
            <w:rFonts w:cs="Arial"/>
          </w:rPr>
          <w:id w:val="-2013291936"/>
          <w:placeholder>
            <w:docPart w:val="F9D3DB5E1F05465FAF9B334B58C14C9D"/>
          </w:placeholder>
          <w:showingPlcHdr/>
          <w:text/>
        </w:sdtPr>
        <w:sdtEndPr/>
        <w:sdtContent>
          <w:r w:rsidRPr="00CD7AAE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3D61D1A8" w14:textId="77777777" w:rsidR="00287201" w:rsidRPr="00CD7AAE" w:rsidRDefault="00287201" w:rsidP="00287201">
      <w:pPr>
        <w:spacing w:after="120"/>
        <w:rPr>
          <w:rFonts w:cs="Arial"/>
          <w:b/>
          <w:bCs/>
        </w:rPr>
      </w:pPr>
    </w:p>
    <w:p w14:paraId="6A16E1C1" w14:textId="70DED72D" w:rsidR="00817983" w:rsidRPr="00CD7AAE" w:rsidRDefault="00817983" w:rsidP="0070494D">
      <w:pPr>
        <w:rPr>
          <w:rFonts w:cs="Arial"/>
        </w:rPr>
      </w:pPr>
    </w:p>
    <w:sectPr w:rsidR="00817983" w:rsidRPr="00CD7AAE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227041AB" w:rsidR="005C0CA8" w:rsidRPr="00A14F5F" w:rsidRDefault="008A7223" w:rsidP="008A7223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r>
      <w:rPr>
        <w:rFonts w:ascii="AOK Buenos Aires Text" w:hAnsi="AOK Buenos Aires Text"/>
        <w:color w:val="005E3F"/>
      </w:rPr>
      <w:t xml:space="preserve">Anl </w:t>
    </w:r>
    <w:r w:rsidR="0070494D">
      <w:rPr>
        <w:rFonts w:ascii="AOK Buenos Aires Text" w:hAnsi="AOK Buenos Aires Text"/>
        <w:color w:val="005E3F"/>
      </w:rPr>
      <w:t>D.</w:t>
    </w:r>
    <w:r w:rsidR="006E6164">
      <w:rPr>
        <w:rFonts w:ascii="AOK Buenos Aires Text" w:hAnsi="AOK Buenos Aires Text"/>
        <w:color w:val="005E3F"/>
      </w:rPr>
      <w:t>03</w:t>
    </w:r>
    <w:r w:rsidR="00113F13">
      <w:rPr>
        <w:rFonts w:ascii="AOK Buenos Aires Text" w:hAnsi="AOK Buenos Aires Text"/>
        <w:color w:val="005E3F"/>
      </w:rPr>
      <w:t>b</w:t>
    </w:r>
    <w:r w:rsidR="006E6164" w:rsidRPr="00A14F5F">
      <w:rPr>
        <w:rFonts w:ascii="AOK Buenos Aires Text" w:hAnsi="AOK Buenos Aires Text"/>
        <w:color w:val="005E3F"/>
      </w:rPr>
      <w:t xml:space="preserve"> </w:t>
    </w:r>
    <w:r w:rsidR="00063F54" w:rsidRPr="00A14F5F">
      <w:rPr>
        <w:rFonts w:ascii="AOK Buenos Aires Text" w:hAnsi="AOK Buenos Aires Text"/>
        <w:color w:val="005E3F"/>
      </w:rPr>
      <w:t xml:space="preserve">– </w:t>
    </w:r>
    <w:r w:rsidR="00113F13">
      <w:rPr>
        <w:rFonts w:ascii="AOK Buenos Aires Text" w:hAnsi="AOK Buenos Aires Text"/>
        <w:color w:val="005E3F"/>
      </w:rPr>
      <w:t>Anhang B</w:t>
    </w:r>
    <w:r w:rsidR="00014AA8" w:rsidRPr="00A14F5F">
      <w:rPr>
        <w:rFonts w:ascii="AOK Buenos Aires Text" w:hAnsi="AOK Buenos Aires Text"/>
        <w:color w:val="005E3F"/>
      </w:rPr>
      <w:t xml:space="preserve"> (</w:t>
    </w:r>
    <w:r w:rsidR="002302C7" w:rsidRPr="00A14F5F">
      <w:rPr>
        <w:rFonts w:ascii="AOK Buenos Aires Text" w:hAnsi="AOK Buenos Aires Text"/>
        <w:color w:val="005E3F"/>
      </w:rPr>
      <w:t>M</w:t>
    </w:r>
    <w:r w:rsidR="002302C7">
      <w:rPr>
        <w:rFonts w:ascii="AOK Buenos Aires Text" w:hAnsi="AOK Buenos Aires Text"/>
        <w:color w:val="005E3F"/>
      </w:rPr>
      <w:t>0726</w:t>
    </w:r>
    <w:r w:rsidR="00014AA8" w:rsidRPr="00A14F5F">
      <w:rPr>
        <w:rFonts w:ascii="AOK Buenos Aires Text" w:hAnsi="AOK Buenos Aires Text"/>
        <w:color w:val="005E3F"/>
      </w:rPr>
      <w:t>)</w:t>
    </w:r>
    <w:r w:rsidR="00047C98">
      <w:rPr>
        <w:rFonts w:ascii="AOK Buenos Aires Text" w:hAnsi="AOK Buenos Aires Text"/>
        <w:color w:val="005E3F"/>
      </w:rPr>
      <w:t xml:space="preserve"> – Stand 16.05.2025</w:t>
    </w:r>
    <w:r w:rsidR="00063F54"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71FAD691" w14:textId="53FB2701" w:rsidR="00A14F5F" w:rsidRDefault="00A14F5F" w:rsidP="00A14F5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1E5CBE">
      <w:rPr>
        <w:rFonts w:ascii="AOK Buenos Aires SemiBold" w:hAnsi="AOK Buenos Aires SemiBold"/>
        <w:bCs/>
        <w:color w:val="005E3F"/>
        <w:szCs w:val="22"/>
      </w:rPr>
      <w:t>R</w:t>
    </w:r>
    <w:r w:rsidR="001E5CBE" w:rsidRPr="00EF5487">
      <w:rPr>
        <w:rFonts w:ascii="AOK Buenos Aires SemiBold" w:hAnsi="AOK Buenos Aires SemiBold"/>
        <w:bCs/>
        <w:color w:val="005E3F"/>
        <w:szCs w:val="22"/>
      </w:rPr>
      <w:t xml:space="preserve">ahmenvereinbarung für quantitative und qualitative Marktforschungsstudien </w:t>
    </w:r>
    <w:r w:rsidR="001E5CBE">
      <w:rPr>
        <w:rFonts w:ascii="AOK Buenos Aires SemiBold" w:hAnsi="AOK Buenos Aires SemiBold"/>
        <w:bCs/>
        <w:color w:val="005E3F"/>
        <w:szCs w:val="22"/>
      </w:rPr>
      <w:t>(SAVE_34_2025)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E5CCF"/>
    <w:multiLevelType w:val="hybridMultilevel"/>
    <w:tmpl w:val="4712F0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DA603CEC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6C383B"/>
    <w:multiLevelType w:val="multilevel"/>
    <w:tmpl w:val="2E46AE82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2"/>
  </w:num>
  <w:num w:numId="2" w16cid:durableId="1534225665">
    <w:abstractNumId w:val="16"/>
  </w:num>
  <w:num w:numId="3" w16cid:durableId="576210970">
    <w:abstractNumId w:val="10"/>
  </w:num>
  <w:num w:numId="4" w16cid:durableId="1493594954">
    <w:abstractNumId w:val="21"/>
  </w:num>
  <w:num w:numId="5" w16cid:durableId="704983410">
    <w:abstractNumId w:val="9"/>
  </w:num>
  <w:num w:numId="6" w16cid:durableId="2119983782">
    <w:abstractNumId w:val="19"/>
  </w:num>
  <w:num w:numId="7" w16cid:durableId="658772747">
    <w:abstractNumId w:val="1"/>
  </w:num>
  <w:num w:numId="8" w16cid:durableId="1838223794">
    <w:abstractNumId w:val="13"/>
  </w:num>
  <w:num w:numId="9" w16cid:durableId="1431312155">
    <w:abstractNumId w:val="17"/>
  </w:num>
  <w:num w:numId="10" w16cid:durableId="745078938">
    <w:abstractNumId w:val="6"/>
  </w:num>
  <w:num w:numId="11" w16cid:durableId="1037848776">
    <w:abstractNumId w:val="14"/>
  </w:num>
  <w:num w:numId="12" w16cid:durableId="412165079">
    <w:abstractNumId w:val="12"/>
  </w:num>
  <w:num w:numId="13" w16cid:durableId="1035085650">
    <w:abstractNumId w:val="8"/>
  </w:num>
  <w:num w:numId="14" w16cid:durableId="1901550004">
    <w:abstractNumId w:val="20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2"/>
  </w:num>
  <w:num w:numId="18" w16cid:durableId="1949853153">
    <w:abstractNumId w:val="0"/>
  </w:num>
  <w:num w:numId="19" w16cid:durableId="1862624824">
    <w:abstractNumId w:val="22"/>
  </w:num>
  <w:num w:numId="20" w16cid:durableId="1190994087">
    <w:abstractNumId w:val="22"/>
  </w:num>
  <w:num w:numId="21" w16cid:durableId="1339818686">
    <w:abstractNumId w:val="22"/>
  </w:num>
  <w:num w:numId="22" w16cid:durableId="917713963">
    <w:abstractNumId w:val="22"/>
  </w:num>
  <w:num w:numId="23" w16cid:durableId="1756592472">
    <w:abstractNumId w:val="22"/>
  </w:num>
  <w:num w:numId="24" w16cid:durableId="1650867703">
    <w:abstractNumId w:val="22"/>
  </w:num>
  <w:num w:numId="25" w16cid:durableId="393235730">
    <w:abstractNumId w:val="22"/>
  </w:num>
  <w:num w:numId="26" w16cid:durableId="1433359167">
    <w:abstractNumId w:val="22"/>
  </w:num>
  <w:num w:numId="27" w16cid:durableId="895316279">
    <w:abstractNumId w:val="22"/>
  </w:num>
  <w:num w:numId="28" w16cid:durableId="1416245345">
    <w:abstractNumId w:val="22"/>
  </w:num>
  <w:num w:numId="29" w16cid:durableId="547843843">
    <w:abstractNumId w:val="22"/>
  </w:num>
  <w:num w:numId="30" w16cid:durableId="530797914">
    <w:abstractNumId w:val="22"/>
  </w:num>
  <w:num w:numId="31" w16cid:durableId="556550776">
    <w:abstractNumId w:val="22"/>
  </w:num>
  <w:num w:numId="32" w16cid:durableId="849829580">
    <w:abstractNumId w:val="22"/>
  </w:num>
  <w:num w:numId="33" w16cid:durableId="93674751">
    <w:abstractNumId w:val="11"/>
  </w:num>
  <w:num w:numId="34" w16cid:durableId="6864451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5"/>
  </w:num>
  <w:num w:numId="36" w16cid:durableId="1816096033">
    <w:abstractNumId w:val="3"/>
  </w:num>
  <w:num w:numId="37" w16cid:durableId="1894268289">
    <w:abstractNumId w:val="7"/>
  </w:num>
  <w:num w:numId="38" w16cid:durableId="1492062197">
    <w:abstractNumId w:val="18"/>
  </w:num>
  <w:num w:numId="39" w16cid:durableId="27002003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de-DE" w:vendorID="9" w:dllVersion="512" w:checkStyle="1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cxKQFSBNJMm4vzBuTmbqIue4ELIwnc3WCgNC/CKjLI8zSbktQj60yJuNy1K8Bl7H+rDpbIWTEiVHkLl4xE2iwQ==" w:salt="gm4sMiFsz9n7iOKTuJ46AQ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307D"/>
    <w:rsid w:val="00004A82"/>
    <w:rsid w:val="00014AA8"/>
    <w:rsid w:val="00036EB6"/>
    <w:rsid w:val="00037506"/>
    <w:rsid w:val="00045916"/>
    <w:rsid w:val="00047C98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05B"/>
    <w:rsid w:val="000E282F"/>
    <w:rsid w:val="000E3C3B"/>
    <w:rsid w:val="000F0223"/>
    <w:rsid w:val="0011093C"/>
    <w:rsid w:val="00113F13"/>
    <w:rsid w:val="00116AD9"/>
    <w:rsid w:val="0014468B"/>
    <w:rsid w:val="0014541E"/>
    <w:rsid w:val="0014738A"/>
    <w:rsid w:val="00160391"/>
    <w:rsid w:val="00162F5A"/>
    <w:rsid w:val="0016384F"/>
    <w:rsid w:val="00165074"/>
    <w:rsid w:val="00174759"/>
    <w:rsid w:val="00190708"/>
    <w:rsid w:val="001A19A3"/>
    <w:rsid w:val="001B5435"/>
    <w:rsid w:val="001D1086"/>
    <w:rsid w:val="001E3CA7"/>
    <w:rsid w:val="001E45DF"/>
    <w:rsid w:val="001E5CBE"/>
    <w:rsid w:val="00203609"/>
    <w:rsid w:val="00207971"/>
    <w:rsid w:val="00213CD0"/>
    <w:rsid w:val="002302C7"/>
    <w:rsid w:val="0024266E"/>
    <w:rsid w:val="00245E61"/>
    <w:rsid w:val="00281787"/>
    <w:rsid w:val="00287201"/>
    <w:rsid w:val="002E69D1"/>
    <w:rsid w:val="002F408C"/>
    <w:rsid w:val="00324F7C"/>
    <w:rsid w:val="00326641"/>
    <w:rsid w:val="00326A26"/>
    <w:rsid w:val="003370F8"/>
    <w:rsid w:val="00341148"/>
    <w:rsid w:val="00342423"/>
    <w:rsid w:val="00356A59"/>
    <w:rsid w:val="00364ACE"/>
    <w:rsid w:val="00374897"/>
    <w:rsid w:val="003A0743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47F95"/>
    <w:rsid w:val="004711E1"/>
    <w:rsid w:val="00481604"/>
    <w:rsid w:val="00483A07"/>
    <w:rsid w:val="004949EF"/>
    <w:rsid w:val="004B0677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325D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205B9"/>
    <w:rsid w:val="00622359"/>
    <w:rsid w:val="0063492C"/>
    <w:rsid w:val="00644DFA"/>
    <w:rsid w:val="00647CD1"/>
    <w:rsid w:val="0065318B"/>
    <w:rsid w:val="00675352"/>
    <w:rsid w:val="00697139"/>
    <w:rsid w:val="006A0440"/>
    <w:rsid w:val="006B5856"/>
    <w:rsid w:val="006B63A9"/>
    <w:rsid w:val="006B685E"/>
    <w:rsid w:val="006B6DCD"/>
    <w:rsid w:val="006D152D"/>
    <w:rsid w:val="006E407A"/>
    <w:rsid w:val="006E6164"/>
    <w:rsid w:val="0070494D"/>
    <w:rsid w:val="007056D4"/>
    <w:rsid w:val="007105FD"/>
    <w:rsid w:val="00712218"/>
    <w:rsid w:val="00712B9C"/>
    <w:rsid w:val="00714BA4"/>
    <w:rsid w:val="0072075B"/>
    <w:rsid w:val="00741883"/>
    <w:rsid w:val="007631F8"/>
    <w:rsid w:val="007649D6"/>
    <w:rsid w:val="0076550D"/>
    <w:rsid w:val="007734B9"/>
    <w:rsid w:val="0077751A"/>
    <w:rsid w:val="00783CB7"/>
    <w:rsid w:val="00786C89"/>
    <w:rsid w:val="00794B36"/>
    <w:rsid w:val="007B7625"/>
    <w:rsid w:val="007D0BB8"/>
    <w:rsid w:val="007D34C6"/>
    <w:rsid w:val="007E1A2F"/>
    <w:rsid w:val="007F0E1B"/>
    <w:rsid w:val="007F65AA"/>
    <w:rsid w:val="007F75E1"/>
    <w:rsid w:val="00800368"/>
    <w:rsid w:val="00803BBC"/>
    <w:rsid w:val="00804B0D"/>
    <w:rsid w:val="008163B4"/>
    <w:rsid w:val="00817983"/>
    <w:rsid w:val="00844762"/>
    <w:rsid w:val="00855A09"/>
    <w:rsid w:val="00872DF5"/>
    <w:rsid w:val="0089234D"/>
    <w:rsid w:val="00893D57"/>
    <w:rsid w:val="008A4133"/>
    <w:rsid w:val="008A7223"/>
    <w:rsid w:val="008B6531"/>
    <w:rsid w:val="008C1CCD"/>
    <w:rsid w:val="008C7D0D"/>
    <w:rsid w:val="008E2353"/>
    <w:rsid w:val="008F58CF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77A48"/>
    <w:rsid w:val="00981BBD"/>
    <w:rsid w:val="009A73F9"/>
    <w:rsid w:val="009B5A9C"/>
    <w:rsid w:val="009D080D"/>
    <w:rsid w:val="009D3D1A"/>
    <w:rsid w:val="009F18E8"/>
    <w:rsid w:val="00A14F5F"/>
    <w:rsid w:val="00A225E4"/>
    <w:rsid w:val="00A250E3"/>
    <w:rsid w:val="00A31701"/>
    <w:rsid w:val="00A409DB"/>
    <w:rsid w:val="00A4219C"/>
    <w:rsid w:val="00A44641"/>
    <w:rsid w:val="00A635A6"/>
    <w:rsid w:val="00A8020D"/>
    <w:rsid w:val="00A851DA"/>
    <w:rsid w:val="00A86A23"/>
    <w:rsid w:val="00A93B56"/>
    <w:rsid w:val="00AA27B0"/>
    <w:rsid w:val="00AC16A4"/>
    <w:rsid w:val="00AC429E"/>
    <w:rsid w:val="00AE06CD"/>
    <w:rsid w:val="00AE4110"/>
    <w:rsid w:val="00AE5BAE"/>
    <w:rsid w:val="00AF3855"/>
    <w:rsid w:val="00AF5526"/>
    <w:rsid w:val="00B20AC0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96DFD"/>
    <w:rsid w:val="00BB0F8E"/>
    <w:rsid w:val="00BD180B"/>
    <w:rsid w:val="00BD180E"/>
    <w:rsid w:val="00C04558"/>
    <w:rsid w:val="00C04C05"/>
    <w:rsid w:val="00C15C00"/>
    <w:rsid w:val="00C20BAB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C61E1"/>
    <w:rsid w:val="00CD7AAE"/>
    <w:rsid w:val="00CF24EE"/>
    <w:rsid w:val="00CF443F"/>
    <w:rsid w:val="00D141BB"/>
    <w:rsid w:val="00D175E3"/>
    <w:rsid w:val="00D2392D"/>
    <w:rsid w:val="00D34576"/>
    <w:rsid w:val="00D46DAC"/>
    <w:rsid w:val="00D67095"/>
    <w:rsid w:val="00D87A9D"/>
    <w:rsid w:val="00DB3F2E"/>
    <w:rsid w:val="00DB6C74"/>
    <w:rsid w:val="00DD33D1"/>
    <w:rsid w:val="00DE319D"/>
    <w:rsid w:val="00DE3706"/>
    <w:rsid w:val="00E054A2"/>
    <w:rsid w:val="00E12E48"/>
    <w:rsid w:val="00E14250"/>
    <w:rsid w:val="00E1427B"/>
    <w:rsid w:val="00E32872"/>
    <w:rsid w:val="00E368A7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5A53"/>
    <w:rsid w:val="00EC769A"/>
    <w:rsid w:val="00EC79E8"/>
    <w:rsid w:val="00ED4934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307D7"/>
    <w:rsid w:val="00F60A39"/>
    <w:rsid w:val="00F7273D"/>
    <w:rsid w:val="00F80551"/>
    <w:rsid w:val="00F8533C"/>
    <w:rsid w:val="00F90106"/>
    <w:rsid w:val="00FB3A9E"/>
    <w:rsid w:val="00FB6E86"/>
    <w:rsid w:val="00FC10A2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00307D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00307D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712218"/>
    <w:rPr>
      <w:rFonts w:ascii="Arial" w:hAnsi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51A8570EA6640DE8FF5DB662AC9A4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4C928F-5059-4DE1-A266-39C3E277FB6D}"/>
      </w:docPartPr>
      <w:docPartBody>
        <w:p w:rsidR="003F089B" w:rsidRDefault="003F089B" w:rsidP="003F089B">
          <w:pPr>
            <w:pStyle w:val="451A8570EA6640DE8FF5DB662AC9A426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A67061E8CE47C1806FB27E3395B0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8F059B-F831-4435-B69E-A17338C15891}"/>
      </w:docPartPr>
      <w:docPartBody>
        <w:p w:rsidR="003F089B" w:rsidRDefault="003F089B" w:rsidP="003F089B">
          <w:pPr>
            <w:pStyle w:val="6FA67061E8CE47C1806FB27E3395B0E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9C6846BE86408D95FD4178A159A4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2EF72-CB8D-4732-B813-F1D687ED8F4E}"/>
      </w:docPartPr>
      <w:docPartBody>
        <w:p w:rsidR="003F089B" w:rsidRDefault="003F089B" w:rsidP="003F089B">
          <w:pPr>
            <w:pStyle w:val="7B9C6846BE86408D95FD4178A159A40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EBBAA0AAE8423B86C8231ACE65D0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B97E4A-AFA7-4F3C-9BFA-7F83415E0021}"/>
      </w:docPartPr>
      <w:docPartBody>
        <w:p w:rsidR="003F089B" w:rsidRDefault="003F089B" w:rsidP="003F089B">
          <w:pPr>
            <w:pStyle w:val="3FEBBAA0AAE8423B86C8231ACE65D0E7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5DC187831049E58ED8DC25754055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3CD1C6-1B48-49D4-9C3F-C038AC1A22E7}"/>
      </w:docPartPr>
      <w:docPartBody>
        <w:p w:rsidR="003F089B" w:rsidRDefault="003F089B" w:rsidP="003F089B">
          <w:pPr>
            <w:pStyle w:val="DB5DC187831049E58ED8DC2575405528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E65EADA7654B33A0DFAECEC4EEB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88FE5E-9789-4CDE-999C-161FB2499398}"/>
      </w:docPartPr>
      <w:docPartBody>
        <w:p w:rsidR="003F089B" w:rsidRDefault="003F089B" w:rsidP="003F089B">
          <w:pPr>
            <w:pStyle w:val="42E65EADA7654B33A0DFAECEC4EEB06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47703F95F44EFAA88FBF2CCD686B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D5D414-1BB2-4E21-B975-08AB0D97DF07}"/>
      </w:docPartPr>
      <w:docPartBody>
        <w:p w:rsidR="003F089B" w:rsidRDefault="003F089B" w:rsidP="003F089B">
          <w:pPr>
            <w:pStyle w:val="BF47703F95F44EFAA88FBF2CCD686BE6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8E400A7E934FA2BE85852A4ABDBA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3D25B-F0EE-4BE6-8261-4573F43FA2BA}"/>
      </w:docPartPr>
      <w:docPartBody>
        <w:p w:rsidR="003F089B" w:rsidRDefault="003F089B" w:rsidP="003F089B">
          <w:pPr>
            <w:pStyle w:val="FA8E400A7E934FA2BE85852A4ABDBAF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17809BBCBD4CC0BD2975E66E297E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9AAA78-BE4F-4865-A0C9-A81BA5CEA837}"/>
      </w:docPartPr>
      <w:docPartBody>
        <w:p w:rsidR="003F089B" w:rsidRDefault="003F089B" w:rsidP="003F089B">
          <w:pPr>
            <w:pStyle w:val="ED17809BBCBD4CC0BD2975E66E297EA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7F74AD42C044F28F1EB46443D606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C3B77A-5D87-40AE-8CCD-32253AA5AA0B}"/>
      </w:docPartPr>
      <w:docPartBody>
        <w:p w:rsidR="003F089B" w:rsidRDefault="003F089B" w:rsidP="003F089B">
          <w:pPr>
            <w:pStyle w:val="D27F74AD42C044F28F1EB46443D6060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3DC3675BD24C089CD2C66BBE6F49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7943AB-1B66-4864-9486-D124C8D22404}"/>
      </w:docPartPr>
      <w:docPartBody>
        <w:p w:rsidR="003F089B" w:rsidRDefault="003F089B" w:rsidP="003F089B">
          <w:pPr>
            <w:pStyle w:val="ED3DC3675BD24C089CD2C66BBE6F49A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700E9EE4154C4DB0036F4A3F41C4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7D5CA0-2820-4E1C-B8E2-E31C065E1312}"/>
      </w:docPartPr>
      <w:docPartBody>
        <w:p w:rsidR="003F089B" w:rsidRDefault="003F089B" w:rsidP="003F089B">
          <w:pPr>
            <w:pStyle w:val="91700E9EE4154C4DB0036F4A3F41C4F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BC106495348898EEC5E7316DB18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A10041-3136-4D4F-910D-45FB677F125D}"/>
      </w:docPartPr>
      <w:docPartBody>
        <w:p w:rsidR="003F089B" w:rsidRDefault="003F089B" w:rsidP="003F089B">
          <w:pPr>
            <w:pStyle w:val="7FABC106495348898EEC5E7316DB18B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CA25EF1FCD449996F2CC30AE9DD4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88AD34-CEB6-4C03-80E8-6656C579B4C2}"/>
      </w:docPartPr>
      <w:docPartBody>
        <w:p w:rsidR="003F089B" w:rsidRDefault="003F089B" w:rsidP="003F089B">
          <w:pPr>
            <w:pStyle w:val="E6CA25EF1FCD449996F2CC30AE9DD48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D3DB5E1F05465FAF9B334B58C14C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D02A6C-22BD-4BA5-8B0C-C791A7D42C4C}"/>
      </w:docPartPr>
      <w:docPartBody>
        <w:p w:rsidR="003F089B" w:rsidRDefault="003F089B" w:rsidP="003F089B">
          <w:pPr>
            <w:pStyle w:val="F9D3DB5E1F05465FAF9B334B58C14C9D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89B"/>
    <w:rsid w:val="0016384F"/>
    <w:rsid w:val="00245E61"/>
    <w:rsid w:val="003F089B"/>
    <w:rsid w:val="00741883"/>
    <w:rsid w:val="009D080D"/>
    <w:rsid w:val="00FC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089B"/>
  </w:style>
  <w:style w:type="paragraph" w:customStyle="1" w:styleId="451A8570EA6640DE8FF5DB662AC9A426">
    <w:name w:val="451A8570EA6640DE8FF5DB662AC9A426"/>
    <w:rsid w:val="003F089B"/>
  </w:style>
  <w:style w:type="paragraph" w:customStyle="1" w:styleId="6FA67061E8CE47C1806FB27E3395B0E2">
    <w:name w:val="6FA67061E8CE47C1806FB27E3395B0E2"/>
    <w:rsid w:val="003F089B"/>
  </w:style>
  <w:style w:type="paragraph" w:customStyle="1" w:styleId="7B9C6846BE86408D95FD4178A159A409">
    <w:name w:val="7B9C6846BE86408D95FD4178A159A409"/>
    <w:rsid w:val="003F089B"/>
  </w:style>
  <w:style w:type="paragraph" w:customStyle="1" w:styleId="3FEBBAA0AAE8423B86C8231ACE65D0E7">
    <w:name w:val="3FEBBAA0AAE8423B86C8231ACE65D0E7"/>
    <w:rsid w:val="003F089B"/>
  </w:style>
  <w:style w:type="paragraph" w:customStyle="1" w:styleId="DB5DC187831049E58ED8DC2575405528">
    <w:name w:val="DB5DC187831049E58ED8DC2575405528"/>
    <w:rsid w:val="003F089B"/>
  </w:style>
  <w:style w:type="paragraph" w:customStyle="1" w:styleId="42E65EADA7654B33A0DFAECEC4EEB06D">
    <w:name w:val="42E65EADA7654B33A0DFAECEC4EEB06D"/>
    <w:rsid w:val="003F089B"/>
  </w:style>
  <w:style w:type="paragraph" w:customStyle="1" w:styleId="BF47703F95F44EFAA88FBF2CCD686BE6">
    <w:name w:val="BF47703F95F44EFAA88FBF2CCD686BE6"/>
    <w:rsid w:val="003F089B"/>
  </w:style>
  <w:style w:type="paragraph" w:customStyle="1" w:styleId="FA8E400A7E934FA2BE85852A4ABDBAFF">
    <w:name w:val="FA8E400A7E934FA2BE85852A4ABDBAFF"/>
    <w:rsid w:val="003F089B"/>
  </w:style>
  <w:style w:type="paragraph" w:customStyle="1" w:styleId="ED17809BBCBD4CC0BD2975E66E297EAE">
    <w:name w:val="ED17809BBCBD4CC0BD2975E66E297EAE"/>
    <w:rsid w:val="003F089B"/>
  </w:style>
  <w:style w:type="paragraph" w:customStyle="1" w:styleId="D27F74AD42C044F28F1EB46443D6060D">
    <w:name w:val="D27F74AD42C044F28F1EB46443D6060D"/>
    <w:rsid w:val="003F089B"/>
  </w:style>
  <w:style w:type="paragraph" w:customStyle="1" w:styleId="ED3DC3675BD24C089CD2C66BBE6F49AE">
    <w:name w:val="ED3DC3675BD24C089CD2C66BBE6F49AE"/>
    <w:rsid w:val="003F089B"/>
  </w:style>
  <w:style w:type="paragraph" w:customStyle="1" w:styleId="91700E9EE4154C4DB0036F4A3F41C4FB">
    <w:name w:val="91700E9EE4154C4DB0036F4A3F41C4FB"/>
    <w:rsid w:val="003F089B"/>
  </w:style>
  <w:style w:type="paragraph" w:customStyle="1" w:styleId="7FABC106495348898EEC5E7316DB18BB">
    <w:name w:val="7FABC106495348898EEC5E7316DB18BB"/>
    <w:rsid w:val="003F089B"/>
  </w:style>
  <w:style w:type="paragraph" w:customStyle="1" w:styleId="E6CA25EF1FCD449996F2CC30AE9DD488">
    <w:name w:val="E6CA25EF1FCD449996F2CC30AE9DD488"/>
    <w:rsid w:val="003F089B"/>
  </w:style>
  <w:style w:type="paragraph" w:customStyle="1" w:styleId="F9D3DB5E1F05465FAF9B334B58C14C9D">
    <w:name w:val="F9D3DB5E1F05465FAF9B334B58C14C9D"/>
    <w:rsid w:val="003F08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163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Bernbeck, Anne [HE] SRG-SAV, 32113</cp:lastModifiedBy>
  <cp:revision>67</cp:revision>
  <cp:lastPrinted>2012-08-29T14:23:00Z</cp:lastPrinted>
  <dcterms:created xsi:type="dcterms:W3CDTF">2022-08-09T08:11:00Z</dcterms:created>
  <dcterms:modified xsi:type="dcterms:W3CDTF">2026-07-30T06:17:00Z</dcterms:modified>
</cp:coreProperties>
</file>